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0606D2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___ 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0606D2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0606D2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0606D2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0606D2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0606D2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0606D2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0606D2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0606D2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0606D2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0606D2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0606D2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0606D2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0606D2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0606D2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0606D2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0606D2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0606D2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0606D2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0606D2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0606D2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0606D2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0606D2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0606D2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0606D2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0606D2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0606D2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0606D2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AE" w:rsidRDefault="007173AE" w:rsidP="00E64165">
      <w:r>
        <w:separator/>
      </w:r>
    </w:p>
  </w:endnote>
  <w:endnote w:type="continuationSeparator" w:id="0">
    <w:p w:rsidR="007173AE" w:rsidRDefault="007173A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AE" w:rsidRDefault="007173AE" w:rsidP="00E64165">
      <w:r>
        <w:separator/>
      </w:r>
    </w:p>
  </w:footnote>
  <w:footnote w:type="continuationSeparator" w:id="0">
    <w:p w:rsidR="007173AE" w:rsidRDefault="007173A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06D2"/>
    <w:rsid w:val="000626D7"/>
    <w:rsid w:val="00067AFF"/>
    <w:rsid w:val="00094A33"/>
    <w:rsid w:val="000A4231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2A09-CA0E-4318-9330-72B8A003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330E7621</Template>
  <TotalTime>138</TotalTime>
  <Pages>11</Pages>
  <Words>3267</Words>
  <Characters>97572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22</cp:revision>
  <cp:lastPrinted>2019-02-19T11:36:00Z</cp:lastPrinted>
  <dcterms:created xsi:type="dcterms:W3CDTF">2024-03-25T13:11:00Z</dcterms:created>
  <dcterms:modified xsi:type="dcterms:W3CDTF">2026-08-11T13:43:00Z</dcterms:modified>
</cp:coreProperties>
</file>